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95A" w:rsidRPr="001E3F3E" w:rsidRDefault="0074195A" w:rsidP="001E3F3E">
      <w:pPr>
        <w:jc w:val="center"/>
        <w:rPr>
          <w:b/>
        </w:rPr>
      </w:pPr>
      <w:r w:rsidRPr="001E3F3E">
        <w:rPr>
          <w:b/>
        </w:rPr>
        <w:t>Состав педагогиче</w:t>
      </w:r>
      <w:r>
        <w:rPr>
          <w:b/>
        </w:rPr>
        <w:t>ских работников клуба «Драйв</w:t>
      </w:r>
      <w:r w:rsidRPr="001E3F3E">
        <w:rPr>
          <w:b/>
        </w:rPr>
        <w:t>» на 01.01.202</w:t>
      </w:r>
      <w:r>
        <w:rPr>
          <w:b/>
        </w:rPr>
        <w:t>1</w:t>
      </w:r>
      <w:r w:rsidRPr="001E3F3E">
        <w:rPr>
          <w:b/>
        </w:rPr>
        <w:t xml:space="preserve"> г.</w:t>
      </w:r>
    </w:p>
    <w:p w:rsidR="0074195A" w:rsidRPr="00263BFC" w:rsidRDefault="0074195A" w:rsidP="00462025">
      <w:pPr>
        <w:jc w:val="center"/>
        <w:rPr>
          <w:b/>
          <w:sz w:val="20"/>
          <w:szCs w:val="20"/>
        </w:rPr>
      </w:pPr>
    </w:p>
    <w:tbl>
      <w:tblPr>
        <w:tblW w:w="1644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1512"/>
        <w:gridCol w:w="1620"/>
        <w:gridCol w:w="2340"/>
        <w:gridCol w:w="1982"/>
        <w:gridCol w:w="1476"/>
        <w:gridCol w:w="1559"/>
        <w:gridCol w:w="1467"/>
        <w:gridCol w:w="2361"/>
        <w:gridCol w:w="1599"/>
      </w:tblGrid>
      <w:tr w:rsidR="0074195A" w:rsidRPr="00840450" w:rsidTr="001E3F3E">
        <w:trPr>
          <w:trHeight w:val="972"/>
        </w:trPr>
        <w:tc>
          <w:tcPr>
            <w:tcW w:w="524" w:type="dxa"/>
            <w:vMerge w:val="restart"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12" w:type="dxa"/>
            <w:vMerge w:val="restart"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 xml:space="preserve">Фамилия </w:t>
            </w:r>
          </w:p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Имя Отчество</w:t>
            </w:r>
          </w:p>
        </w:tc>
        <w:tc>
          <w:tcPr>
            <w:tcW w:w="1620" w:type="dxa"/>
            <w:vMerge w:val="restart"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340" w:type="dxa"/>
            <w:vMerge w:val="restart"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Сведения об образовании (уровень образования, учебное заведение, год окончания)</w:t>
            </w:r>
          </w:p>
        </w:tc>
        <w:tc>
          <w:tcPr>
            <w:tcW w:w="1982" w:type="dxa"/>
            <w:vMerge w:val="restart"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Специальность по диплому</w:t>
            </w:r>
          </w:p>
        </w:tc>
        <w:tc>
          <w:tcPr>
            <w:tcW w:w="4502" w:type="dxa"/>
            <w:gridSpan w:val="3"/>
          </w:tcPr>
          <w:p w:rsidR="0074195A" w:rsidRPr="00840450" w:rsidRDefault="0074195A" w:rsidP="001D066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840450">
              <w:rPr>
                <w:b/>
                <w:sz w:val="20"/>
                <w:szCs w:val="20"/>
              </w:rPr>
              <w:t xml:space="preserve">таж работы в </w:t>
            </w:r>
            <w:r>
              <w:rPr>
                <w:b/>
                <w:sz w:val="20"/>
                <w:szCs w:val="20"/>
              </w:rPr>
              <w:t>учреждении/</w:t>
            </w:r>
            <w:r w:rsidRPr="00840450">
              <w:rPr>
                <w:b/>
                <w:sz w:val="20"/>
                <w:szCs w:val="20"/>
              </w:rPr>
              <w:t>отрасли ГМП</w:t>
            </w:r>
          </w:p>
        </w:tc>
        <w:tc>
          <w:tcPr>
            <w:tcW w:w="2361" w:type="dxa"/>
            <w:vMerge w:val="restart"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курсов квалификации (</w:t>
            </w:r>
            <w:r>
              <w:rPr>
                <w:b/>
                <w:sz w:val="20"/>
                <w:szCs w:val="20"/>
              </w:rPr>
              <w:t>дата</w:t>
            </w:r>
            <w:r w:rsidRPr="00840450">
              <w:rPr>
                <w:b/>
                <w:sz w:val="20"/>
                <w:szCs w:val="20"/>
              </w:rPr>
              <w:t xml:space="preserve"> прохождения, </w:t>
            </w:r>
            <w:r>
              <w:rPr>
                <w:b/>
                <w:sz w:val="20"/>
                <w:szCs w:val="20"/>
              </w:rPr>
              <w:t>программа</w:t>
            </w:r>
            <w:r w:rsidRPr="00840450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2016-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sz w:val="20"/>
                  <w:szCs w:val="20"/>
                </w:rPr>
                <w:t>2020 г</w:t>
              </w:r>
            </w:smartTag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99" w:type="dxa"/>
            <w:vMerge w:val="restart"/>
          </w:tcPr>
          <w:p w:rsidR="0074195A" w:rsidRDefault="0074195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аттестации (дата прохождения, категория/соответствие занимаемой должности)</w:t>
            </w:r>
          </w:p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2016-2020г.</w:t>
            </w:r>
          </w:p>
        </w:tc>
      </w:tr>
      <w:tr w:rsidR="0074195A" w:rsidRPr="00840450" w:rsidTr="001E3F3E">
        <w:trPr>
          <w:trHeight w:val="1085"/>
        </w:trPr>
        <w:tc>
          <w:tcPr>
            <w:tcW w:w="524" w:type="dxa"/>
            <w:vMerge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12" w:type="dxa"/>
            <w:vMerge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476" w:type="dxa"/>
          </w:tcPr>
          <w:p w:rsidR="0074195A" w:rsidRDefault="0074195A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 5 лет</w:t>
            </w:r>
          </w:p>
        </w:tc>
        <w:tc>
          <w:tcPr>
            <w:tcW w:w="1559" w:type="dxa"/>
          </w:tcPr>
          <w:p w:rsidR="0074195A" w:rsidRDefault="0074195A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5 до 10 лет</w:t>
            </w:r>
          </w:p>
        </w:tc>
        <w:tc>
          <w:tcPr>
            <w:tcW w:w="1467" w:type="dxa"/>
          </w:tcPr>
          <w:p w:rsidR="0074195A" w:rsidRDefault="0074195A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свыше 10 лет</w:t>
            </w:r>
          </w:p>
        </w:tc>
        <w:tc>
          <w:tcPr>
            <w:tcW w:w="2361" w:type="dxa"/>
            <w:vMerge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74195A" w:rsidRPr="00840450" w:rsidRDefault="0074195A" w:rsidP="001E3E09">
            <w:pPr>
              <w:rPr>
                <w:b/>
                <w:sz w:val="20"/>
                <w:szCs w:val="20"/>
              </w:rPr>
            </w:pPr>
          </w:p>
        </w:tc>
      </w:tr>
      <w:tr w:rsidR="0074195A" w:rsidRPr="00F87295" w:rsidTr="001E3F3E">
        <w:tc>
          <w:tcPr>
            <w:tcW w:w="524" w:type="dxa"/>
          </w:tcPr>
          <w:p w:rsidR="0074195A" w:rsidRPr="00334F34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74195A" w:rsidRPr="00334F34" w:rsidRDefault="0074195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Агаева </w:t>
            </w:r>
          </w:p>
          <w:p w:rsidR="0074195A" w:rsidRPr="00334F34" w:rsidRDefault="0074195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Елена </w:t>
            </w:r>
          </w:p>
          <w:p w:rsidR="0074195A" w:rsidRDefault="0074195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Семёновна</w:t>
            </w:r>
          </w:p>
          <w:p w:rsidR="0074195A" w:rsidRPr="00334F34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(декрет)</w:t>
            </w:r>
          </w:p>
        </w:tc>
        <w:tc>
          <w:tcPr>
            <w:tcW w:w="1620" w:type="dxa"/>
          </w:tcPr>
          <w:p w:rsidR="0074195A" w:rsidRPr="00806CBE" w:rsidRDefault="0074195A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Специалист по работе с молодёжью</w:t>
            </w:r>
          </w:p>
        </w:tc>
        <w:tc>
          <w:tcPr>
            <w:tcW w:w="2340" w:type="dxa"/>
          </w:tcPr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 w:rsidRPr="00806CBE">
              <w:rPr>
                <w:sz w:val="20"/>
                <w:szCs w:val="20"/>
                <w:shd w:val="clear" w:color="auto" w:fill="FFFFFF"/>
              </w:rPr>
              <w:t>Учеба. Удмуртский республиканский социально-педагогический колледж,</w:t>
            </w:r>
          </w:p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 w:rsidRPr="00806CBE">
              <w:rPr>
                <w:sz w:val="20"/>
                <w:szCs w:val="20"/>
                <w:shd w:val="clear" w:color="auto" w:fill="FFFFFF"/>
              </w:rPr>
              <w:t>2017-2021.</w:t>
            </w:r>
          </w:p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 w:rsidRPr="00806CBE">
              <w:rPr>
                <w:sz w:val="20"/>
                <w:szCs w:val="20"/>
                <w:shd w:val="clear" w:color="auto" w:fill="FFFFFF"/>
              </w:rPr>
              <w:t>Среднее общее.</w:t>
            </w:r>
            <w:r w:rsidRPr="00806CBE">
              <w:rPr>
                <w:sz w:val="20"/>
                <w:szCs w:val="20"/>
                <w:shd w:val="clear" w:color="auto" w:fill="FFFFFF"/>
              </w:rPr>
              <w:br/>
              <w:t xml:space="preserve"> МОУ «Вечерняя общеобразовательная школа № 12»,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806CBE">
                <w:rPr>
                  <w:sz w:val="20"/>
                  <w:szCs w:val="20"/>
                  <w:shd w:val="clear" w:color="auto" w:fill="FFFFFF"/>
                </w:rPr>
                <w:t>2010 г</w:t>
              </w:r>
            </w:smartTag>
            <w:r w:rsidRPr="00806CBE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982" w:type="dxa"/>
          </w:tcPr>
          <w:p w:rsidR="0074195A" w:rsidRPr="00806CBE" w:rsidRDefault="0074195A" w:rsidP="007D77D5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76" w:type="dxa"/>
          </w:tcPr>
          <w:p w:rsidR="0074195A" w:rsidRPr="00806CBE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06C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лет</w:t>
            </w:r>
            <w:r w:rsidRPr="00806CBE">
              <w:rPr>
                <w:sz w:val="20"/>
                <w:szCs w:val="20"/>
              </w:rPr>
              <w:t xml:space="preserve"> 7 мес.</w:t>
            </w:r>
          </w:p>
          <w:p w:rsidR="0074195A" w:rsidRPr="00806CBE" w:rsidRDefault="0074195A" w:rsidP="003073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4195A" w:rsidRPr="00806CBE" w:rsidRDefault="0074195A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  <w:p w:rsidR="0074195A" w:rsidRPr="00806CBE" w:rsidRDefault="0074195A">
            <w:pPr>
              <w:rPr>
                <w:sz w:val="20"/>
                <w:szCs w:val="20"/>
              </w:rPr>
            </w:pPr>
          </w:p>
          <w:p w:rsidR="0074195A" w:rsidRPr="00806CBE" w:rsidRDefault="0074195A">
            <w:pPr>
              <w:rPr>
                <w:sz w:val="20"/>
                <w:szCs w:val="20"/>
              </w:rPr>
            </w:pPr>
          </w:p>
          <w:p w:rsidR="0074195A" w:rsidRPr="00806CBE" w:rsidRDefault="0074195A">
            <w:pPr>
              <w:rPr>
                <w:sz w:val="20"/>
                <w:szCs w:val="20"/>
              </w:rPr>
            </w:pPr>
          </w:p>
          <w:p w:rsidR="0074195A" w:rsidRPr="00806CBE" w:rsidRDefault="0074195A" w:rsidP="00660B37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:rsidR="0074195A" w:rsidRPr="00806CBE" w:rsidRDefault="0074195A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  <w:p w:rsidR="0074195A" w:rsidRPr="00806CBE" w:rsidRDefault="0074195A">
            <w:pPr>
              <w:rPr>
                <w:sz w:val="20"/>
                <w:szCs w:val="20"/>
              </w:rPr>
            </w:pPr>
          </w:p>
          <w:p w:rsidR="0074195A" w:rsidRPr="00806CBE" w:rsidRDefault="0074195A">
            <w:pPr>
              <w:rPr>
                <w:sz w:val="20"/>
                <w:szCs w:val="20"/>
              </w:rPr>
            </w:pPr>
          </w:p>
          <w:p w:rsidR="0074195A" w:rsidRPr="00806CBE" w:rsidRDefault="0074195A">
            <w:pPr>
              <w:rPr>
                <w:sz w:val="20"/>
                <w:szCs w:val="20"/>
              </w:rPr>
            </w:pPr>
          </w:p>
          <w:p w:rsidR="0074195A" w:rsidRPr="00806CBE" w:rsidRDefault="0074195A" w:rsidP="00660B37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74195A" w:rsidRPr="00806CBE" w:rsidRDefault="0074195A" w:rsidP="007D77D5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74195A" w:rsidRPr="00806CBE" w:rsidRDefault="0074195A" w:rsidP="007D77D5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</w:tc>
      </w:tr>
      <w:tr w:rsidR="0074195A" w:rsidRPr="00F87295" w:rsidTr="001E3F3E">
        <w:tc>
          <w:tcPr>
            <w:tcW w:w="524" w:type="dxa"/>
          </w:tcPr>
          <w:p w:rsidR="0074195A" w:rsidRPr="00334F34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2" w:type="dxa"/>
          </w:tcPr>
          <w:p w:rsidR="0074195A" w:rsidRPr="00334F34" w:rsidRDefault="0074195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Окрашевская </w:t>
            </w:r>
          </w:p>
          <w:p w:rsidR="0074195A" w:rsidRPr="00334F34" w:rsidRDefault="0074195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Ирина </w:t>
            </w:r>
          </w:p>
          <w:p w:rsidR="0074195A" w:rsidRPr="00334F34" w:rsidRDefault="0074195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Юрьевна </w:t>
            </w:r>
          </w:p>
          <w:p w:rsidR="0074195A" w:rsidRPr="00334F34" w:rsidRDefault="0074195A" w:rsidP="003073C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4195A" w:rsidRPr="00806CBE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Педагог-организатор</w:t>
            </w:r>
          </w:p>
        </w:tc>
        <w:tc>
          <w:tcPr>
            <w:tcW w:w="2340" w:type="dxa"/>
          </w:tcPr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 w:rsidRPr="00806CBE">
              <w:rPr>
                <w:sz w:val="20"/>
                <w:szCs w:val="20"/>
                <w:shd w:val="clear" w:color="auto" w:fill="FFFFFF"/>
              </w:rPr>
              <w:t>Среднее профессиональное.</w:t>
            </w:r>
          </w:p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 w:rsidRPr="00806CBE">
              <w:rPr>
                <w:sz w:val="20"/>
                <w:szCs w:val="20"/>
                <w:shd w:val="clear" w:color="auto" w:fill="FFFFFF"/>
              </w:rPr>
              <w:t xml:space="preserve">БОУ СПО УР "Удмуртский республиканский колледж культуры",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806CBE">
                <w:rPr>
                  <w:sz w:val="20"/>
                  <w:szCs w:val="20"/>
                  <w:shd w:val="clear" w:color="auto" w:fill="FFFFFF"/>
                </w:rPr>
                <w:t>201</w:t>
              </w:r>
              <w:r>
                <w:rPr>
                  <w:sz w:val="20"/>
                  <w:szCs w:val="20"/>
                  <w:shd w:val="clear" w:color="auto" w:fill="FFFFFF"/>
                </w:rPr>
                <w:t>5</w:t>
              </w:r>
              <w:r w:rsidRPr="00806CBE">
                <w:rPr>
                  <w:sz w:val="20"/>
                  <w:szCs w:val="20"/>
                  <w:shd w:val="clear" w:color="auto" w:fill="FFFFFF"/>
                </w:rPr>
                <w:t xml:space="preserve"> г</w:t>
              </w:r>
            </w:smartTag>
            <w:r w:rsidRPr="00806CBE">
              <w:rPr>
                <w:sz w:val="20"/>
                <w:szCs w:val="20"/>
                <w:shd w:val="clear" w:color="auto" w:fill="FFFFFF"/>
              </w:rPr>
              <w:t>.</w:t>
            </w:r>
          </w:p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 w:rsidRPr="00806CBE">
              <w:rPr>
                <w:sz w:val="20"/>
                <w:szCs w:val="20"/>
                <w:shd w:val="clear" w:color="auto" w:fill="FFFFFF"/>
              </w:rPr>
              <w:t xml:space="preserve">АНО «Гуманитарно-инженерный колледж», 2009 </w:t>
            </w:r>
          </w:p>
        </w:tc>
        <w:tc>
          <w:tcPr>
            <w:tcW w:w="1982" w:type="dxa"/>
          </w:tcPr>
          <w:p w:rsidR="0074195A" w:rsidRPr="00806CBE" w:rsidRDefault="0074195A" w:rsidP="007D77D5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циально-культурная деятельность и народное художественное творчество/Руководитель театрального коллектива, преподаватель.</w:t>
            </w:r>
          </w:p>
          <w:p w:rsidR="0074195A" w:rsidRPr="00806CBE" w:rsidRDefault="0074195A" w:rsidP="007D77D5">
            <w:pPr>
              <w:rPr>
                <w:sz w:val="20"/>
                <w:szCs w:val="20"/>
              </w:rPr>
            </w:pPr>
          </w:p>
          <w:p w:rsidR="0074195A" w:rsidRPr="00806CBE" w:rsidRDefault="0074195A" w:rsidP="007D7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Дизайн/Дизайнер.</w:t>
            </w:r>
          </w:p>
          <w:p w:rsidR="0074195A" w:rsidRDefault="0074195A" w:rsidP="007D77D5">
            <w:pPr>
              <w:rPr>
                <w:sz w:val="20"/>
                <w:szCs w:val="20"/>
              </w:rPr>
            </w:pPr>
          </w:p>
          <w:p w:rsidR="0074195A" w:rsidRPr="00806CBE" w:rsidRDefault="0074195A" w:rsidP="007D77D5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</w:tcPr>
          <w:p w:rsidR="0074195A" w:rsidRPr="00806CBE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06C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лет 1</w:t>
            </w:r>
            <w:r w:rsidRPr="00806CBE">
              <w:rPr>
                <w:sz w:val="20"/>
                <w:szCs w:val="20"/>
              </w:rPr>
              <w:t xml:space="preserve"> мес.</w:t>
            </w:r>
          </w:p>
          <w:p w:rsidR="0074195A" w:rsidRPr="00806CBE" w:rsidRDefault="0074195A" w:rsidP="003073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4195A" w:rsidRPr="00806CBE" w:rsidRDefault="0074195A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  <w:p w:rsidR="0074195A" w:rsidRPr="00806CBE" w:rsidRDefault="0074195A" w:rsidP="003073CF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:rsidR="0074195A" w:rsidRPr="00806CBE" w:rsidRDefault="0074195A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  <w:p w:rsidR="0074195A" w:rsidRPr="00806CBE" w:rsidRDefault="0074195A" w:rsidP="003073CF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74195A" w:rsidRPr="00806CBE" w:rsidRDefault="0074195A" w:rsidP="007D77D5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74195A" w:rsidRPr="00806CBE" w:rsidRDefault="0074195A" w:rsidP="007D77D5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</w:tc>
      </w:tr>
      <w:tr w:rsidR="0074195A" w:rsidRPr="00F87295" w:rsidTr="001E3F3E">
        <w:tc>
          <w:tcPr>
            <w:tcW w:w="524" w:type="dxa"/>
          </w:tcPr>
          <w:p w:rsidR="0074195A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2" w:type="dxa"/>
          </w:tcPr>
          <w:p w:rsidR="0074195A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Султанова</w:t>
            </w:r>
          </w:p>
          <w:p w:rsidR="0074195A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  <w:p w:rsidR="0074195A" w:rsidRPr="00334F34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Валерьевна</w:t>
            </w:r>
          </w:p>
        </w:tc>
        <w:tc>
          <w:tcPr>
            <w:tcW w:w="1620" w:type="dxa"/>
          </w:tcPr>
          <w:p w:rsidR="0074195A" w:rsidRDefault="0074195A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Специалист по работе с молодёжью</w:t>
            </w:r>
          </w:p>
        </w:tc>
        <w:tc>
          <w:tcPr>
            <w:tcW w:w="2340" w:type="dxa"/>
          </w:tcPr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Высшее </w:t>
            </w:r>
          </w:p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Профессиональное.</w:t>
            </w:r>
          </w:p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ГОУ ВПО «УдГУ»,</w:t>
            </w:r>
          </w:p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smartTag w:uri="urn:schemas-microsoft-com:office:smarttags" w:element="metricconverter">
              <w:smartTagPr>
                <w:attr w:name="ProductID" w:val="2005 г"/>
              </w:smartTagPr>
              <w:r>
                <w:rPr>
                  <w:sz w:val="20"/>
                  <w:szCs w:val="20"/>
                  <w:shd w:val="clear" w:color="auto" w:fill="FFFFFF"/>
                </w:rPr>
                <w:t>2005 г</w:t>
              </w:r>
            </w:smartTag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74195A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74195A" w:rsidRPr="00806CBE" w:rsidRDefault="0074195A" w:rsidP="003073CF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ГОУ профессиональный лицей «Мода», 2000г.</w:t>
            </w:r>
          </w:p>
        </w:tc>
        <w:tc>
          <w:tcPr>
            <w:tcW w:w="1982" w:type="dxa"/>
          </w:tcPr>
          <w:p w:rsidR="0074195A" w:rsidRDefault="0074195A" w:rsidP="007D7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и предпринимательство. Учитель технологии и предпринимательства.</w:t>
            </w:r>
          </w:p>
          <w:p w:rsidR="0074195A" w:rsidRDefault="0074195A" w:rsidP="007D77D5">
            <w:pPr>
              <w:rPr>
                <w:sz w:val="20"/>
                <w:szCs w:val="20"/>
              </w:rPr>
            </w:pPr>
          </w:p>
          <w:p w:rsidR="0074195A" w:rsidRPr="00806CBE" w:rsidRDefault="0074195A" w:rsidP="007D7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Портной женской лёгкой одежды 4р., закройщик женской легкой одежды 5р.</w:t>
            </w:r>
          </w:p>
        </w:tc>
        <w:tc>
          <w:tcPr>
            <w:tcW w:w="1476" w:type="dxa"/>
          </w:tcPr>
          <w:p w:rsidR="0074195A" w:rsidRDefault="0074195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мес.</w:t>
            </w:r>
          </w:p>
        </w:tc>
        <w:tc>
          <w:tcPr>
            <w:tcW w:w="1559" w:type="dxa"/>
          </w:tcPr>
          <w:p w:rsidR="0074195A" w:rsidRPr="00806CBE" w:rsidRDefault="007419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7" w:type="dxa"/>
          </w:tcPr>
          <w:p w:rsidR="0074195A" w:rsidRPr="00806CBE" w:rsidRDefault="007419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</w:tcPr>
          <w:p w:rsidR="0074195A" w:rsidRDefault="0074195A" w:rsidP="007D7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05.11.2020-25.11.2020г.</w:t>
            </w:r>
          </w:p>
          <w:p w:rsidR="0074195A" w:rsidRPr="00806CBE" w:rsidRDefault="0074195A" w:rsidP="007D7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цифрового образования, 72ч.</w:t>
            </w:r>
          </w:p>
        </w:tc>
        <w:tc>
          <w:tcPr>
            <w:tcW w:w="1599" w:type="dxa"/>
          </w:tcPr>
          <w:p w:rsidR="0074195A" w:rsidRPr="00806CBE" w:rsidRDefault="0074195A" w:rsidP="007D7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4195A" w:rsidRPr="00F87295" w:rsidRDefault="0074195A" w:rsidP="001377A5">
      <w:pPr>
        <w:rPr>
          <w:color w:val="FF0000"/>
          <w:sz w:val="20"/>
          <w:szCs w:val="20"/>
        </w:rPr>
      </w:pPr>
    </w:p>
    <w:sectPr w:rsidR="0074195A" w:rsidRPr="00F87295" w:rsidSect="006C534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025"/>
    <w:rsid w:val="000012E7"/>
    <w:rsid w:val="000244A9"/>
    <w:rsid w:val="00040D0E"/>
    <w:rsid w:val="00061EFF"/>
    <w:rsid w:val="00065E87"/>
    <w:rsid w:val="000704C3"/>
    <w:rsid w:val="000941D7"/>
    <w:rsid w:val="000C6A25"/>
    <w:rsid w:val="000E3050"/>
    <w:rsid w:val="000F78DF"/>
    <w:rsid w:val="001117E3"/>
    <w:rsid w:val="001210FD"/>
    <w:rsid w:val="0012784E"/>
    <w:rsid w:val="001377A5"/>
    <w:rsid w:val="00193CF7"/>
    <w:rsid w:val="001A0930"/>
    <w:rsid w:val="001A1542"/>
    <w:rsid w:val="001A7C9C"/>
    <w:rsid w:val="001B2721"/>
    <w:rsid w:val="001B4380"/>
    <w:rsid w:val="001C040E"/>
    <w:rsid w:val="001C2386"/>
    <w:rsid w:val="001C2F65"/>
    <w:rsid w:val="001D0663"/>
    <w:rsid w:val="001E3E09"/>
    <w:rsid w:val="001E3F3E"/>
    <w:rsid w:val="0021042D"/>
    <w:rsid w:val="0021468F"/>
    <w:rsid w:val="00234089"/>
    <w:rsid w:val="00263BFC"/>
    <w:rsid w:val="002C31A0"/>
    <w:rsid w:val="002C7575"/>
    <w:rsid w:val="003073CF"/>
    <w:rsid w:val="0031037E"/>
    <w:rsid w:val="00334F34"/>
    <w:rsid w:val="00363B53"/>
    <w:rsid w:val="003822DA"/>
    <w:rsid w:val="00387420"/>
    <w:rsid w:val="003A1673"/>
    <w:rsid w:val="003B7CA1"/>
    <w:rsid w:val="003E0DE6"/>
    <w:rsid w:val="003E5271"/>
    <w:rsid w:val="003F1BD8"/>
    <w:rsid w:val="00405088"/>
    <w:rsid w:val="0040669F"/>
    <w:rsid w:val="004334C7"/>
    <w:rsid w:val="00434C26"/>
    <w:rsid w:val="0044195A"/>
    <w:rsid w:val="00453E66"/>
    <w:rsid w:val="00462025"/>
    <w:rsid w:val="00464A53"/>
    <w:rsid w:val="004A56AC"/>
    <w:rsid w:val="004D69BF"/>
    <w:rsid w:val="004E42AD"/>
    <w:rsid w:val="00510150"/>
    <w:rsid w:val="005116B0"/>
    <w:rsid w:val="00511BE0"/>
    <w:rsid w:val="00522879"/>
    <w:rsid w:val="00570B5C"/>
    <w:rsid w:val="0057557D"/>
    <w:rsid w:val="00595E15"/>
    <w:rsid w:val="005B5C02"/>
    <w:rsid w:val="005D614D"/>
    <w:rsid w:val="006013B3"/>
    <w:rsid w:val="006219E8"/>
    <w:rsid w:val="00623941"/>
    <w:rsid w:val="00624FC7"/>
    <w:rsid w:val="00626070"/>
    <w:rsid w:val="00660B37"/>
    <w:rsid w:val="00682A91"/>
    <w:rsid w:val="006907D3"/>
    <w:rsid w:val="0069279C"/>
    <w:rsid w:val="006C534E"/>
    <w:rsid w:val="00713E53"/>
    <w:rsid w:val="0072272E"/>
    <w:rsid w:val="007338EA"/>
    <w:rsid w:val="0074195A"/>
    <w:rsid w:val="007766D8"/>
    <w:rsid w:val="0078245F"/>
    <w:rsid w:val="0079467A"/>
    <w:rsid w:val="007B15F2"/>
    <w:rsid w:val="007C09FD"/>
    <w:rsid w:val="007C69C1"/>
    <w:rsid w:val="007D77D5"/>
    <w:rsid w:val="007E1EC1"/>
    <w:rsid w:val="007E4001"/>
    <w:rsid w:val="007E6D40"/>
    <w:rsid w:val="00805A22"/>
    <w:rsid w:val="00805E8E"/>
    <w:rsid w:val="00806CBE"/>
    <w:rsid w:val="0081228C"/>
    <w:rsid w:val="00837A7D"/>
    <w:rsid w:val="00837C60"/>
    <w:rsid w:val="00840450"/>
    <w:rsid w:val="00845AEB"/>
    <w:rsid w:val="00851C4F"/>
    <w:rsid w:val="00853724"/>
    <w:rsid w:val="00876F84"/>
    <w:rsid w:val="008B2FBD"/>
    <w:rsid w:val="0092161E"/>
    <w:rsid w:val="00971D44"/>
    <w:rsid w:val="00987064"/>
    <w:rsid w:val="009A3C5B"/>
    <w:rsid w:val="009D0CB8"/>
    <w:rsid w:val="009D224A"/>
    <w:rsid w:val="009E4CB6"/>
    <w:rsid w:val="00A1202F"/>
    <w:rsid w:val="00A20610"/>
    <w:rsid w:val="00A40B84"/>
    <w:rsid w:val="00A51F25"/>
    <w:rsid w:val="00A6399A"/>
    <w:rsid w:val="00A63BA8"/>
    <w:rsid w:val="00A67C98"/>
    <w:rsid w:val="00AB246D"/>
    <w:rsid w:val="00AC3B4B"/>
    <w:rsid w:val="00B03910"/>
    <w:rsid w:val="00B47B2E"/>
    <w:rsid w:val="00B67AD9"/>
    <w:rsid w:val="00B76535"/>
    <w:rsid w:val="00B951F5"/>
    <w:rsid w:val="00BA15C8"/>
    <w:rsid w:val="00BA78D7"/>
    <w:rsid w:val="00BB2E4B"/>
    <w:rsid w:val="00BD54B9"/>
    <w:rsid w:val="00BE5955"/>
    <w:rsid w:val="00C05445"/>
    <w:rsid w:val="00C2099F"/>
    <w:rsid w:val="00C4331E"/>
    <w:rsid w:val="00C8345A"/>
    <w:rsid w:val="00C8402A"/>
    <w:rsid w:val="00C8677F"/>
    <w:rsid w:val="00CB19B5"/>
    <w:rsid w:val="00CB77DF"/>
    <w:rsid w:val="00CC16FF"/>
    <w:rsid w:val="00D044DE"/>
    <w:rsid w:val="00D05ED3"/>
    <w:rsid w:val="00D20E92"/>
    <w:rsid w:val="00D271C8"/>
    <w:rsid w:val="00D52BCD"/>
    <w:rsid w:val="00D608EC"/>
    <w:rsid w:val="00D81315"/>
    <w:rsid w:val="00D81A3C"/>
    <w:rsid w:val="00D9215C"/>
    <w:rsid w:val="00D945E0"/>
    <w:rsid w:val="00DB18D2"/>
    <w:rsid w:val="00DB41F4"/>
    <w:rsid w:val="00DE6146"/>
    <w:rsid w:val="00E05271"/>
    <w:rsid w:val="00E231C6"/>
    <w:rsid w:val="00E317B9"/>
    <w:rsid w:val="00E43F52"/>
    <w:rsid w:val="00E5306B"/>
    <w:rsid w:val="00E70002"/>
    <w:rsid w:val="00E72011"/>
    <w:rsid w:val="00E7609C"/>
    <w:rsid w:val="00EA10A5"/>
    <w:rsid w:val="00EC2E74"/>
    <w:rsid w:val="00EC6F63"/>
    <w:rsid w:val="00ED2B34"/>
    <w:rsid w:val="00ED63D4"/>
    <w:rsid w:val="00EF049E"/>
    <w:rsid w:val="00EF61A8"/>
    <w:rsid w:val="00F004F7"/>
    <w:rsid w:val="00F03F5B"/>
    <w:rsid w:val="00F12D21"/>
    <w:rsid w:val="00F218EB"/>
    <w:rsid w:val="00F276A7"/>
    <w:rsid w:val="00F56855"/>
    <w:rsid w:val="00F73F26"/>
    <w:rsid w:val="00F8085E"/>
    <w:rsid w:val="00F87295"/>
    <w:rsid w:val="00FD12AC"/>
    <w:rsid w:val="00FD174D"/>
    <w:rsid w:val="00FE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25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62025"/>
    <w:pPr>
      <w:spacing w:before="100" w:beforeAutospacing="1" w:after="100" w:afterAutospacing="1"/>
    </w:pPr>
    <w:rPr>
      <w:lang w:eastAsia="ru-RU"/>
    </w:rPr>
  </w:style>
  <w:style w:type="table" w:styleId="TableGrid">
    <w:name w:val="Table Grid"/>
    <w:basedOn w:val="TableNormal"/>
    <w:uiPriority w:val="99"/>
    <w:locked/>
    <w:rsid w:val="00F8729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3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732</TotalTime>
  <Pages>1</Pages>
  <Words>221</Words>
  <Characters>1262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*</cp:lastModifiedBy>
  <cp:revision>68</cp:revision>
  <cp:lastPrinted>2021-01-28T12:56:00Z</cp:lastPrinted>
  <dcterms:created xsi:type="dcterms:W3CDTF">2016-12-14T07:30:00Z</dcterms:created>
  <dcterms:modified xsi:type="dcterms:W3CDTF">2021-01-28T12:58:00Z</dcterms:modified>
</cp:coreProperties>
</file>